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北京市大兴区黄村镇孙村执法中心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——孙村执法中心食堂外包服务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黄村镇孙村地区实体化综合执法中心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3390"/>
        <w:gridCol w:w="3240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孙村执法中心食堂外包服务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孙村地区实体化综合执法中心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刘鑫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13426100013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2020年8月26日黄村镇孙村地区实体化综合执法中心正式成立运行。组建了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市监、交通、派出所、综合行政执法队、综治办、安全科、土地巡查、环整办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等部门力量，以及中心办公场所内勤、保洁等120余人。特聘请第三方公司承包食堂业务，解决以上工作人员的就餐、订餐、做饭、食材等相关问题。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单位：孙村地区实体化综合执法中心                                       192.6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工作餐补贴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48.72万元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订餐费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5.88万元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192.6万元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孙村地区实体化综合执法中心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北京市大兴区黄村镇意诚路孙村地区实体化综合执法中心203办公室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61249699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102628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屈万东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黄村镇孙村综合执法中心执法、办公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后勤保障用品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通过与第三方承包食堂项目，为执法中心工作人员提供有质量的餐饮、环境、服务，保障执法工作人员的用餐需求，提高工作环境水平。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孙村执法中心食堂外包服务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2025年12月底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2BE0F25"/>
    <w:rsid w:val="049D2FD2"/>
    <w:rsid w:val="0A5D4D63"/>
    <w:rsid w:val="11C66C45"/>
    <w:rsid w:val="13F73D10"/>
    <w:rsid w:val="26017F99"/>
    <w:rsid w:val="2F471EE1"/>
    <w:rsid w:val="308113CB"/>
    <w:rsid w:val="32C7192E"/>
    <w:rsid w:val="34B53ED7"/>
    <w:rsid w:val="3BF7471C"/>
    <w:rsid w:val="41EA6C90"/>
    <w:rsid w:val="44ED56B0"/>
    <w:rsid w:val="4F6636ED"/>
    <w:rsid w:val="4F77162A"/>
    <w:rsid w:val="4F815F87"/>
    <w:rsid w:val="54F9326F"/>
    <w:rsid w:val="56F56EC5"/>
    <w:rsid w:val="57DA7FDE"/>
    <w:rsid w:val="589B139E"/>
    <w:rsid w:val="59467262"/>
    <w:rsid w:val="604039AB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2024-08-30T08:33:57Z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